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987B1" w14:textId="77777777" w:rsidR="00FF3FDA" w:rsidRDefault="00FF3FDA" w:rsidP="00FF3F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de FEREBRIG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FERRYBRIDGE)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(d.1403-4)</w:t>
      </w:r>
    </w:p>
    <w:p w14:paraId="44777122" w14:textId="77777777" w:rsidR="00FF3FDA" w:rsidRDefault="00FF3FDA" w:rsidP="00FF3F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3C0B68" w14:textId="77777777" w:rsidR="00FF3FDA" w:rsidRDefault="00FF3FDA" w:rsidP="00FF3F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8E5764" w14:textId="77777777" w:rsidR="00FF3FDA" w:rsidRDefault="00FF3FDA" w:rsidP="00FF3F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Feb.1403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EBB8385" w14:textId="77777777" w:rsidR="00FF3FDA" w:rsidRDefault="00FF3FDA" w:rsidP="00FF3F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(York Medieval Probate Index, 1267-1500)</w:t>
      </w:r>
    </w:p>
    <w:p w14:paraId="7AB1909B" w14:textId="77777777" w:rsidR="00FF3FDA" w:rsidRDefault="00FF3FDA" w:rsidP="00FF3F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Apr.1404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9057DED" w14:textId="77777777" w:rsidR="00FF3FDA" w:rsidRDefault="00FF3FDA" w:rsidP="00FF3F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BCAB11" w14:textId="77777777" w:rsidR="00FF3FDA" w:rsidRDefault="00FF3FDA" w:rsidP="00FF3F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FB66F9" w14:textId="77777777" w:rsidR="00FF3FDA" w:rsidRDefault="00FF3FDA" w:rsidP="00FF3F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5CF662A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EC38F" w14:textId="77777777" w:rsidR="00FF3FDA" w:rsidRDefault="00FF3FDA" w:rsidP="009139A6">
      <w:r>
        <w:separator/>
      </w:r>
    </w:p>
  </w:endnote>
  <w:endnote w:type="continuationSeparator" w:id="0">
    <w:p w14:paraId="0B81BFD9" w14:textId="77777777" w:rsidR="00FF3FDA" w:rsidRDefault="00FF3F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55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71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DB5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34B26" w14:textId="77777777" w:rsidR="00FF3FDA" w:rsidRDefault="00FF3FDA" w:rsidP="009139A6">
      <w:r>
        <w:separator/>
      </w:r>
    </w:p>
  </w:footnote>
  <w:footnote w:type="continuationSeparator" w:id="0">
    <w:p w14:paraId="7DDA4C31" w14:textId="77777777" w:rsidR="00FF3FDA" w:rsidRDefault="00FF3F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E5F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80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F2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FD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FB5A9"/>
  <w15:chartTrackingRefBased/>
  <w15:docId w15:val="{38A41C2C-06BD-4DAD-A2C2-8CB26EE7A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2021-05-11T15:43:00Z</dcterms:created>
  <dcterms:modified xsi:type="dcterms:W3CDTF">2021-05-11T15:44:00Z</dcterms:modified>
</cp:coreProperties>
</file>